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9263D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2B550C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2B550C" w:rsidRPr="002B550C">
          <w:rPr>
            <w:bCs/>
          </w:rPr>
          <w:t>24</w:t>
        </w:r>
        <w:r w:rsidR="002B550C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9263D5" w:rsidRPr="009263D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9263D5" w:rsidRPr="009263D5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9263D5" w:rsidRPr="009263D5">
          <w:rPr>
            <w:rStyle w:val="aa"/>
          </w:rPr>
          <w:t xml:space="preserve"> Бактериологическая лаборатория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9263D5" w:rsidRPr="009263D5">
          <w:rPr>
            <w:u w:val="single"/>
          </w:rPr>
          <w:t xml:space="preserve"> 11091/015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9263D5" w:rsidRPr="009263D5">
          <w:rPr>
            <w:rStyle w:val="aa"/>
          </w:rPr>
          <w:t xml:space="preserve"> Фельдшер-лаборант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9263D5" w:rsidRPr="009263D5">
          <w:rPr>
            <w:rStyle w:val="aa"/>
          </w:rPr>
          <w:t xml:space="preserve"> 27330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9263D5" w:rsidRPr="009263D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Pr="004D77C1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2B550C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Default="002B550C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550C" w:rsidRPr="002B550C" w:rsidRDefault="00470D83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2B550C" w:rsidRPr="002B550C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2B550C" w:rsidRPr="002B550C" w:rsidRDefault="002B550C" w:rsidP="00AD14A4">
      <w:r w:rsidRPr="002B550C">
        <w:t>- Руководство по эксплуатации прибора контроля параметров воздушной среды Метеометра МЭС-200А ЯВША.416311.003 РЭ;</w:t>
      </w:r>
    </w:p>
    <w:p w:rsidR="002B550C" w:rsidRPr="002B550C" w:rsidRDefault="002B550C" w:rsidP="00AD14A4">
      <w:r w:rsidRPr="002B550C">
        <w:t>- Руководство по эксплуатации Метеоскоп-М БВЕК. 43 1110.04РЭ;</w:t>
      </w:r>
    </w:p>
    <w:p w:rsidR="002B550C" w:rsidRPr="002B550C" w:rsidRDefault="002B550C" w:rsidP="00AD14A4">
      <w:r w:rsidRPr="002B550C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2B550C" w:rsidP="00AD14A4">
      <w:r w:rsidRPr="002B550C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470D83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2B550C" w:rsidRPr="00D80C5B" w:rsidRDefault="00D80C5B" w:rsidP="00883461">
            <w:pPr>
              <w:pStyle w:val="a8"/>
              <w:rPr>
                <w:b/>
              </w:rPr>
            </w:pPr>
            <w:r w:rsidRPr="00D80C5B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Pr="002B550C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6" w:name="t_Iб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  <w:r>
              <w:t>23.1; 23.0; 23.9</w:t>
            </w:r>
          </w:p>
        </w:tc>
        <w:tc>
          <w:tcPr>
            <w:tcW w:w="1276" w:type="dxa"/>
            <w:vAlign w:val="center"/>
          </w:tcPr>
          <w:p w:rsidR="002B550C" w:rsidRPr="004D77C1" w:rsidRDefault="00D80C5B" w:rsidP="00883461">
            <w:pPr>
              <w:pStyle w:val="a8"/>
            </w:pPr>
            <w:r>
              <w:t>23.3</w:t>
            </w:r>
          </w:p>
        </w:tc>
        <w:tc>
          <w:tcPr>
            <w:tcW w:w="1417" w:type="dxa"/>
            <w:vAlign w:val="center"/>
          </w:tcPr>
          <w:p w:rsidR="002B550C" w:rsidRDefault="00D80C5B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2B550C" w:rsidRPr="004D77C1" w:rsidRDefault="00D80C5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7" w:name="skor_Iб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2B550C" w:rsidRPr="004D77C1" w:rsidRDefault="00D80C5B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2B550C" w:rsidRDefault="00D80C5B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2B550C" w:rsidRPr="004D77C1" w:rsidRDefault="00D80C5B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8" w:name="vl_Iб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43.1; 43.9; 43.2</w:t>
            </w:r>
          </w:p>
        </w:tc>
        <w:tc>
          <w:tcPr>
            <w:tcW w:w="1276" w:type="dxa"/>
            <w:vAlign w:val="center"/>
          </w:tcPr>
          <w:p w:rsidR="002B550C" w:rsidRPr="004D77C1" w:rsidRDefault="00D80C5B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2B550C" w:rsidRPr="004D77C1" w:rsidRDefault="00D80C5B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9" w:name="tepl_Iб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2</w:t>
            </w:r>
            <w:r w:rsidR="00D80C5B">
              <w:t>8.3</w:t>
            </w:r>
          </w:p>
        </w:tc>
        <w:tc>
          <w:tcPr>
            <w:tcW w:w="1276" w:type="dxa"/>
            <w:vAlign w:val="center"/>
          </w:tcPr>
          <w:p w:rsidR="002B550C" w:rsidRPr="004D77C1" w:rsidRDefault="00D80C5B" w:rsidP="00883461">
            <w:pPr>
              <w:pStyle w:val="a8"/>
            </w:pPr>
            <w:r>
              <w:t>28.3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2B550C" w:rsidRPr="004D77C1" w:rsidRDefault="00D80C5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20" w:name="doza_Iб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2B550C" w:rsidRDefault="00D80C5B" w:rsidP="004A3174">
            <w:pPr>
              <w:pStyle w:val="a8"/>
            </w:pPr>
            <w:r>
              <w:t>120.5</w:t>
            </w:r>
          </w:p>
        </w:tc>
        <w:tc>
          <w:tcPr>
            <w:tcW w:w="1276" w:type="dxa"/>
            <w:vAlign w:val="center"/>
          </w:tcPr>
          <w:p w:rsidR="002B550C" w:rsidRPr="004D77C1" w:rsidRDefault="00D80C5B" w:rsidP="00883461">
            <w:pPr>
              <w:pStyle w:val="a8"/>
            </w:pPr>
            <w:r>
              <w:t>120.5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2B550C" w:rsidRPr="004D77C1" w:rsidRDefault="00D80C5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D80C5B" w:rsidRPr="004D77C1" w:rsidTr="004A3174">
        <w:trPr>
          <w:jc w:val="center"/>
        </w:trPr>
        <w:tc>
          <w:tcPr>
            <w:tcW w:w="3119" w:type="dxa"/>
            <w:vAlign w:val="center"/>
          </w:tcPr>
          <w:p w:rsidR="00D80C5B" w:rsidRPr="00D80C5B" w:rsidRDefault="00D80C5B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1" w:name="doza_max_ss"/>
            <w:bookmarkEnd w:id="21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D80C5B" w:rsidRDefault="00D80C5B" w:rsidP="004A3174">
            <w:pPr>
              <w:pStyle w:val="a8"/>
            </w:pPr>
            <w:r>
              <w:t>120.5</w:t>
            </w:r>
          </w:p>
        </w:tc>
        <w:tc>
          <w:tcPr>
            <w:tcW w:w="1276" w:type="dxa"/>
            <w:vAlign w:val="center"/>
          </w:tcPr>
          <w:p w:rsidR="00D80C5B" w:rsidRDefault="00D80C5B" w:rsidP="00883461">
            <w:pPr>
              <w:pStyle w:val="a8"/>
            </w:pPr>
            <w:r>
              <w:t>120.5</w:t>
            </w:r>
          </w:p>
        </w:tc>
        <w:tc>
          <w:tcPr>
            <w:tcW w:w="1417" w:type="dxa"/>
            <w:vAlign w:val="center"/>
          </w:tcPr>
          <w:p w:rsidR="00D80C5B" w:rsidRDefault="00D80C5B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D80C5B" w:rsidRDefault="00D80C5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D80C5B" w:rsidRDefault="00D80C5B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D80C5B" w:rsidRPr="00D80C5B">
          <w:rPr>
            <w:bCs/>
          </w:rPr>
          <w:t>-</w:t>
        </w:r>
        <w:r w:rsidR="00D80C5B" w:rsidRPr="00D80C5B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D80C5B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Митяева Ольга Александровна</w:t>
            </w:r>
          </w:p>
        </w:tc>
      </w:tr>
      <w:tr w:rsidR="00AA46ED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Лукичев Дмитрий Олегович</w:t>
            </w:r>
          </w:p>
        </w:tc>
      </w:tr>
      <w:tr w:rsidR="00E22B17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0C" w:rsidRDefault="002B550C" w:rsidP="0076042D">
      <w:pPr>
        <w:pStyle w:val="a9"/>
      </w:pPr>
      <w:r>
        <w:separator/>
      </w:r>
    </w:p>
  </w:endnote>
  <w:endnote w:type="continuationSeparator" w:id="0">
    <w:p w:rsidR="002B550C" w:rsidRDefault="002B55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9263D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470D83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470D83" w:rsidRPr="00C9085E">
            <w:rPr>
              <w:rStyle w:val="ad"/>
              <w:sz w:val="20"/>
              <w:szCs w:val="20"/>
            </w:rPr>
            <w:fldChar w:fldCharType="separate"/>
          </w:r>
          <w:r w:rsidR="009263D5">
            <w:rPr>
              <w:rStyle w:val="ad"/>
              <w:noProof/>
              <w:sz w:val="20"/>
              <w:szCs w:val="20"/>
            </w:rPr>
            <w:t>1</w:t>
          </w:r>
          <w:r w:rsidR="00470D83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263D5" w:rsidRPr="009263D5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0C" w:rsidRDefault="002B550C" w:rsidP="0076042D">
      <w:pPr>
        <w:pStyle w:val="a9"/>
      </w:pPr>
      <w:r>
        <w:separator/>
      </w:r>
    </w:p>
  </w:footnote>
  <w:footnote w:type="continuationSeparator" w:id="0">
    <w:p w:rsidR="002B550C" w:rsidRDefault="002B55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б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138B20DC1BBB464AABCD2387BCD579BD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5- М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9EE0499B6B4124B3F9FCBA9CCB1696"/>
    <w:docVar w:name="rm_id" w:val="138"/>
    <w:docVar w:name="rm_name" w:val=" Фельдшер-лаборант "/>
    <w:docVar w:name="rm_number" w:val=" 11091/015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Питательные среды "/>
    <w:docVar w:name="version" w:val="51"/>
    <w:docVar w:name="zona_name" w:val="Лаборатория"/>
    <w:docVar w:name="zona_time" w:val="100"/>
    <w:docVar w:name="zona1_cat_rab" w:val="Iб"/>
    <w:docVar w:name="zona1_poza" w:val="0"/>
    <w:docVar w:name="zona1_type" w:val="1"/>
  </w:docVars>
  <w:rsids>
    <w:rsidRoot w:val="004340C0"/>
    <w:rsid w:val="00025683"/>
    <w:rsid w:val="00046815"/>
    <w:rsid w:val="00053C61"/>
    <w:rsid w:val="0005566C"/>
    <w:rsid w:val="000D1F5B"/>
    <w:rsid w:val="00107AB2"/>
    <w:rsid w:val="00110025"/>
    <w:rsid w:val="001429B1"/>
    <w:rsid w:val="001607C8"/>
    <w:rsid w:val="001F4D8D"/>
    <w:rsid w:val="00234932"/>
    <w:rsid w:val="002B550C"/>
    <w:rsid w:val="002E55C6"/>
    <w:rsid w:val="00305B2F"/>
    <w:rsid w:val="00360126"/>
    <w:rsid w:val="00367816"/>
    <w:rsid w:val="00380D9D"/>
    <w:rsid w:val="003876C3"/>
    <w:rsid w:val="003C24DB"/>
    <w:rsid w:val="00402CAC"/>
    <w:rsid w:val="004340C0"/>
    <w:rsid w:val="00444410"/>
    <w:rsid w:val="00470D83"/>
    <w:rsid w:val="004A3174"/>
    <w:rsid w:val="004A47AD"/>
    <w:rsid w:val="004C4DB2"/>
    <w:rsid w:val="004D77C1"/>
    <w:rsid w:val="005118A9"/>
    <w:rsid w:val="00563E94"/>
    <w:rsid w:val="00574BF5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3390B"/>
    <w:rsid w:val="0076042D"/>
    <w:rsid w:val="007D1852"/>
    <w:rsid w:val="007D2CEA"/>
    <w:rsid w:val="00801EA0"/>
    <w:rsid w:val="00830D59"/>
    <w:rsid w:val="00883461"/>
    <w:rsid w:val="008E68DE"/>
    <w:rsid w:val="0090588D"/>
    <w:rsid w:val="009263D5"/>
    <w:rsid w:val="0092778A"/>
    <w:rsid w:val="00A12349"/>
    <w:rsid w:val="00A91908"/>
    <w:rsid w:val="00AA4551"/>
    <w:rsid w:val="00AA46ED"/>
    <w:rsid w:val="00AA4DCC"/>
    <w:rsid w:val="00AD14A4"/>
    <w:rsid w:val="00AD7C32"/>
    <w:rsid w:val="00AF783E"/>
    <w:rsid w:val="00AF796F"/>
    <w:rsid w:val="00B628D2"/>
    <w:rsid w:val="00BA5029"/>
    <w:rsid w:val="00BC2F3C"/>
    <w:rsid w:val="00C02721"/>
    <w:rsid w:val="00C9085E"/>
    <w:rsid w:val="00CE3307"/>
    <w:rsid w:val="00D1572D"/>
    <w:rsid w:val="00D57B4C"/>
    <w:rsid w:val="00D76DF8"/>
    <w:rsid w:val="00D80C5B"/>
    <w:rsid w:val="00DB5302"/>
    <w:rsid w:val="00DD6B1F"/>
    <w:rsid w:val="00E124F4"/>
    <w:rsid w:val="00E22B17"/>
    <w:rsid w:val="00E36337"/>
    <w:rsid w:val="00E4397D"/>
    <w:rsid w:val="00EB72AD"/>
    <w:rsid w:val="00EC37A1"/>
    <w:rsid w:val="00EF3DC4"/>
    <w:rsid w:val="00F76072"/>
    <w:rsid w:val="00F82253"/>
    <w:rsid w:val="00FB001B"/>
    <w:rsid w:val="00FD16B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0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2016-11-24T10:20:00Z</dcterms:created>
  <dcterms:modified xsi:type="dcterms:W3CDTF">2016-11-25T06:21:00Z</dcterms:modified>
</cp:coreProperties>
</file>